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7EAE" w14:textId="77777777" w:rsidR="00881AE9" w:rsidRDefault="00881AE9" w:rsidP="00881AE9">
      <w:pPr>
        <w:pStyle w:val="NoSpacing"/>
      </w:pPr>
      <w:r>
        <w:rPr>
          <w:u w:val="single"/>
        </w:rPr>
        <w:t>Agnes NEWMAN</w:t>
      </w:r>
      <w:r>
        <w:t xml:space="preserve">       (fl.1472)</w:t>
      </w:r>
    </w:p>
    <w:p w14:paraId="5AF2C422" w14:textId="77777777" w:rsidR="00881AE9" w:rsidRDefault="00881AE9" w:rsidP="00881AE9">
      <w:pPr>
        <w:pStyle w:val="NoSpacing"/>
      </w:pPr>
      <w:r>
        <w:t>of Ely diocese.</w:t>
      </w:r>
    </w:p>
    <w:p w14:paraId="2E5B2DFC" w14:textId="77777777" w:rsidR="00881AE9" w:rsidRDefault="00881AE9" w:rsidP="00881AE9">
      <w:pPr>
        <w:pStyle w:val="NoSpacing"/>
      </w:pPr>
    </w:p>
    <w:p w14:paraId="7AFFEA05" w14:textId="77777777" w:rsidR="00881AE9" w:rsidRDefault="00881AE9" w:rsidP="00881AE9">
      <w:pPr>
        <w:pStyle w:val="NoSpacing"/>
      </w:pPr>
    </w:p>
    <w:p w14:paraId="46C1BAFA" w14:textId="77777777" w:rsidR="00881AE9" w:rsidRDefault="00881AE9" w:rsidP="00881AE9">
      <w:pPr>
        <w:pStyle w:val="NoSpacing"/>
      </w:pPr>
      <w:r>
        <w:t xml:space="preserve">  7 Jun.1472</w:t>
      </w:r>
      <w:r>
        <w:tab/>
        <w:t>She and John Newman(q.v.) had become engaged and had issue, unaware</w:t>
      </w:r>
    </w:p>
    <w:p w14:paraId="112ED7B9" w14:textId="77777777" w:rsidR="00881AE9" w:rsidRDefault="00881AE9" w:rsidP="00881AE9">
      <w:pPr>
        <w:pStyle w:val="NoSpacing"/>
      </w:pPr>
      <w:r>
        <w:tab/>
      </w:r>
      <w:r>
        <w:tab/>
        <w:t>that they were related in the third and fourth degrees of consanguinity.</w:t>
      </w:r>
    </w:p>
    <w:p w14:paraId="4D1691F3" w14:textId="77777777" w:rsidR="00881AE9" w:rsidRDefault="00881AE9" w:rsidP="00881AE9">
      <w:pPr>
        <w:pStyle w:val="NoSpacing"/>
      </w:pPr>
      <w:r>
        <w:tab/>
      </w:r>
      <w:r>
        <w:tab/>
        <w:t>They requested a dispensation. Approved.</w:t>
      </w:r>
    </w:p>
    <w:p w14:paraId="75E9E487" w14:textId="77777777" w:rsidR="00881AE9" w:rsidRDefault="00881AE9" w:rsidP="00881AE9">
      <w:pPr>
        <w:pStyle w:val="NoSpacing"/>
        <w:ind w:left="1440"/>
      </w:pPr>
      <w:r>
        <w:t>(“Supplications from England and Wales in the Registers of the Apostolic Penitentiary, 1410-1503”, volume II 1464-1492 p.108)</w:t>
      </w:r>
    </w:p>
    <w:p w14:paraId="28F0F34C" w14:textId="77777777" w:rsidR="00881AE9" w:rsidRDefault="00881AE9" w:rsidP="00881AE9">
      <w:pPr>
        <w:pStyle w:val="NoSpacing"/>
      </w:pPr>
    </w:p>
    <w:p w14:paraId="3EB285F3" w14:textId="77777777" w:rsidR="00881AE9" w:rsidRDefault="00881AE9" w:rsidP="00881AE9">
      <w:pPr>
        <w:pStyle w:val="NoSpacing"/>
      </w:pPr>
    </w:p>
    <w:p w14:paraId="61C97EDC" w14:textId="77777777" w:rsidR="00881AE9" w:rsidRDefault="00881AE9" w:rsidP="00881AE9">
      <w:pPr>
        <w:pStyle w:val="NoSpacing"/>
      </w:pPr>
      <w:r>
        <w:t>22 June 2019</w:t>
      </w:r>
    </w:p>
    <w:p w14:paraId="0B929E30" w14:textId="77777777" w:rsidR="006B2F86" w:rsidRPr="00E71FC3" w:rsidRDefault="00881A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AAE30" w14:textId="77777777" w:rsidR="00881AE9" w:rsidRDefault="00881AE9" w:rsidP="00E71FC3">
      <w:pPr>
        <w:spacing w:after="0" w:line="240" w:lineRule="auto"/>
      </w:pPr>
      <w:r>
        <w:separator/>
      </w:r>
    </w:p>
  </w:endnote>
  <w:endnote w:type="continuationSeparator" w:id="0">
    <w:p w14:paraId="1C2B00D3" w14:textId="77777777" w:rsidR="00881AE9" w:rsidRDefault="00881A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9337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B4EAA" w14:textId="77777777" w:rsidR="00881AE9" w:rsidRDefault="00881AE9" w:rsidP="00E71FC3">
      <w:pPr>
        <w:spacing w:after="0" w:line="240" w:lineRule="auto"/>
      </w:pPr>
      <w:r>
        <w:separator/>
      </w:r>
    </w:p>
  </w:footnote>
  <w:footnote w:type="continuationSeparator" w:id="0">
    <w:p w14:paraId="2E17CF23" w14:textId="77777777" w:rsidR="00881AE9" w:rsidRDefault="00881A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E9"/>
    <w:rsid w:val="001A7C09"/>
    <w:rsid w:val="00577BD5"/>
    <w:rsid w:val="006A1F77"/>
    <w:rsid w:val="00733BE7"/>
    <w:rsid w:val="00881A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B76EB"/>
  <w15:chartTrackingRefBased/>
  <w15:docId w15:val="{1A9C54BF-7E05-4707-A7AF-554A9B96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2020-02-21T22:02:00Z</dcterms:created>
  <dcterms:modified xsi:type="dcterms:W3CDTF">2020-02-21T22:06:00Z</dcterms:modified>
</cp:coreProperties>
</file>